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45A1986A" w:rsidR="0099427E" w:rsidRDefault="004F39D9" w:rsidP="0099427E">
      <w:pPr>
        <w:pStyle w:val="Title"/>
      </w:pPr>
      <w:r>
        <w:t xml:space="preserve">Survey </w:t>
      </w:r>
      <w:r w:rsidR="00346B3A">
        <w:t>ID</w:t>
      </w:r>
    </w:p>
    <w:p w14:paraId="0E4EEB19" w14:textId="17106C3F" w:rsidR="008D789E" w:rsidRDefault="00170E06" w:rsidP="008D789E">
      <w:r>
        <w:t>Instructions:</w:t>
      </w:r>
      <w:r w:rsidR="00346B3A">
        <w:t xml:space="preserve">  Write the name of each numbered item next to the number below.</w:t>
      </w:r>
    </w:p>
    <w:p w14:paraId="6C157018" w14:textId="77777777" w:rsidR="00D77520" w:rsidRDefault="00D77520" w:rsidP="008D789E"/>
    <w:p w14:paraId="502A2A5D" w14:textId="77777777" w:rsidR="00346B3A" w:rsidRDefault="00346B3A" w:rsidP="00346B3A">
      <w:pPr>
        <w:pStyle w:val="ListParagraph"/>
        <w:numPr>
          <w:ilvl w:val="0"/>
          <w:numId w:val="45"/>
        </w:numPr>
        <w:sectPr w:rsidR="00346B3A" w:rsidSect="00346B3A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</w:tblGrid>
      <w:tr w:rsidR="00346B3A" w14:paraId="0C692F65" w14:textId="77777777" w:rsidTr="00D77520">
        <w:tc>
          <w:tcPr>
            <w:tcW w:w="4320" w:type="dxa"/>
          </w:tcPr>
          <w:p w14:paraId="57418DA0" w14:textId="2798415E" w:rsidR="00346B3A" w:rsidRDefault="00346B3A" w:rsidP="00346B3A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868765" w14:textId="77777777" w:rsidTr="00D77520">
        <w:tc>
          <w:tcPr>
            <w:tcW w:w="4320" w:type="dxa"/>
          </w:tcPr>
          <w:p w14:paraId="3A4BDF0D" w14:textId="2ED2560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2B1D71" w14:textId="77777777" w:rsidTr="00D77520">
        <w:tc>
          <w:tcPr>
            <w:tcW w:w="4320" w:type="dxa"/>
          </w:tcPr>
          <w:p w14:paraId="3D051611" w14:textId="0964765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07A81C3" w14:textId="77777777" w:rsidTr="00D77520">
        <w:tc>
          <w:tcPr>
            <w:tcW w:w="4320" w:type="dxa"/>
          </w:tcPr>
          <w:p w14:paraId="0A156899" w14:textId="32F8AD24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93D65BD" w14:textId="77777777" w:rsidTr="00D77520">
        <w:tc>
          <w:tcPr>
            <w:tcW w:w="4320" w:type="dxa"/>
          </w:tcPr>
          <w:p w14:paraId="46D0E27E" w14:textId="54CCB1C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C3A18F" w14:textId="77777777" w:rsidTr="00D77520">
        <w:tc>
          <w:tcPr>
            <w:tcW w:w="4320" w:type="dxa"/>
          </w:tcPr>
          <w:p w14:paraId="6374B64F" w14:textId="6B6815B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74C546F" w14:textId="77777777" w:rsidTr="00D77520">
        <w:tc>
          <w:tcPr>
            <w:tcW w:w="4320" w:type="dxa"/>
          </w:tcPr>
          <w:p w14:paraId="6819B50D" w14:textId="2FAFF98F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512499BC" w14:textId="77777777" w:rsidTr="00D77520">
        <w:tc>
          <w:tcPr>
            <w:tcW w:w="4320" w:type="dxa"/>
          </w:tcPr>
          <w:p w14:paraId="765018F6" w14:textId="2B7F78BA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79E23002" w14:textId="77777777" w:rsidTr="00D77520">
        <w:tc>
          <w:tcPr>
            <w:tcW w:w="4320" w:type="dxa"/>
          </w:tcPr>
          <w:p w14:paraId="042A9F7C" w14:textId="4C8FB766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F9BAD1" w14:textId="77777777" w:rsidTr="00D77520">
        <w:tc>
          <w:tcPr>
            <w:tcW w:w="4320" w:type="dxa"/>
          </w:tcPr>
          <w:p w14:paraId="7558C71E" w14:textId="5FD59DD7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03465831" w14:textId="77777777" w:rsidTr="00D77520">
        <w:tc>
          <w:tcPr>
            <w:tcW w:w="4320" w:type="dxa"/>
          </w:tcPr>
          <w:p w14:paraId="0380C197" w14:textId="4141ACE3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527EFEB0" w14:textId="77777777" w:rsidTr="00D77520">
        <w:tc>
          <w:tcPr>
            <w:tcW w:w="4320" w:type="dxa"/>
          </w:tcPr>
          <w:p w14:paraId="3CB20AC5" w14:textId="7EE0FA0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64972C7" w14:textId="77777777" w:rsidTr="00D77520">
        <w:tc>
          <w:tcPr>
            <w:tcW w:w="4320" w:type="dxa"/>
          </w:tcPr>
          <w:p w14:paraId="6CFD908F" w14:textId="27CAE808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E368FAF" w14:textId="77777777" w:rsidTr="00D77520">
        <w:tc>
          <w:tcPr>
            <w:tcW w:w="4320" w:type="dxa"/>
          </w:tcPr>
          <w:p w14:paraId="0AC51FA7" w14:textId="2606333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9E99BC0" w14:textId="77777777" w:rsidTr="00D77520">
        <w:tc>
          <w:tcPr>
            <w:tcW w:w="4320" w:type="dxa"/>
          </w:tcPr>
          <w:p w14:paraId="7E330403" w14:textId="6C601C15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B2B0089" w14:textId="77777777" w:rsidTr="00D77520">
        <w:tc>
          <w:tcPr>
            <w:tcW w:w="4320" w:type="dxa"/>
          </w:tcPr>
          <w:p w14:paraId="0208E4ED" w14:textId="45C9C8C7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A3532D0" w14:textId="77777777" w:rsidTr="00D77520">
        <w:tc>
          <w:tcPr>
            <w:tcW w:w="4320" w:type="dxa"/>
          </w:tcPr>
          <w:p w14:paraId="2FBED6B4" w14:textId="4C2A82C6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C0DD8F2" w14:textId="77777777" w:rsidTr="00D77520">
        <w:tc>
          <w:tcPr>
            <w:tcW w:w="4320" w:type="dxa"/>
          </w:tcPr>
          <w:p w14:paraId="15EB4F79" w14:textId="74A6B1E7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</w:tbl>
    <w:p w14:paraId="7CA81BCE" w14:textId="77777777" w:rsidR="00346B3A" w:rsidRDefault="00346B3A" w:rsidP="00066C6D">
      <w:pPr>
        <w:sectPr w:rsidR="00346B3A" w:rsidSect="00346B3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771193D" w14:textId="77777777" w:rsidR="00066C6D" w:rsidRPr="00066C6D" w:rsidRDefault="00066C6D" w:rsidP="00D77520"/>
    <w:sectPr w:rsidR="00066C6D" w:rsidRPr="00066C6D" w:rsidSect="00346B3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CAA29" w14:textId="77777777" w:rsidR="00797152" w:rsidRDefault="00797152" w:rsidP="00CD71D0">
      <w:pPr>
        <w:spacing w:after="0" w:line="240" w:lineRule="auto"/>
      </w:pPr>
      <w:r>
        <w:separator/>
      </w:r>
    </w:p>
  </w:endnote>
  <w:endnote w:type="continuationSeparator" w:id="0">
    <w:p w14:paraId="1EAE1848" w14:textId="77777777" w:rsidR="00797152" w:rsidRDefault="0079715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15567B4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4F39D9">
      <w:rPr>
        <w:noProof/>
      </w:rPr>
      <w:t>7/31/2022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6EBB" w14:textId="77777777" w:rsidR="00797152" w:rsidRDefault="00797152" w:rsidP="00CD71D0">
      <w:pPr>
        <w:spacing w:after="0" w:line="240" w:lineRule="auto"/>
      </w:pPr>
      <w:r>
        <w:separator/>
      </w:r>
    </w:p>
  </w:footnote>
  <w:footnote w:type="continuationSeparator" w:id="0">
    <w:p w14:paraId="25F324F5" w14:textId="77777777" w:rsidR="00797152" w:rsidRDefault="0079715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AD6C5F"/>
    <w:multiLevelType w:val="hybridMultilevel"/>
    <w:tmpl w:val="7AEE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02882">
    <w:abstractNumId w:val="43"/>
  </w:num>
  <w:num w:numId="2" w16cid:durableId="1529878714">
    <w:abstractNumId w:val="27"/>
  </w:num>
  <w:num w:numId="3" w16cid:durableId="129786770">
    <w:abstractNumId w:val="20"/>
  </w:num>
  <w:num w:numId="4" w16cid:durableId="796026400">
    <w:abstractNumId w:val="18"/>
  </w:num>
  <w:num w:numId="5" w16cid:durableId="563375710">
    <w:abstractNumId w:val="31"/>
  </w:num>
  <w:num w:numId="6" w16cid:durableId="1404639574">
    <w:abstractNumId w:val="34"/>
  </w:num>
  <w:num w:numId="7" w16cid:durableId="182985846">
    <w:abstractNumId w:val="19"/>
  </w:num>
  <w:num w:numId="8" w16cid:durableId="706873340">
    <w:abstractNumId w:val="38"/>
  </w:num>
  <w:num w:numId="9" w16cid:durableId="1547765356">
    <w:abstractNumId w:val="15"/>
  </w:num>
  <w:num w:numId="10" w16cid:durableId="657808495">
    <w:abstractNumId w:val="4"/>
  </w:num>
  <w:num w:numId="11" w16cid:durableId="690374265">
    <w:abstractNumId w:val="21"/>
  </w:num>
  <w:num w:numId="12" w16cid:durableId="1268731487">
    <w:abstractNumId w:val="35"/>
  </w:num>
  <w:num w:numId="13" w16cid:durableId="1754543380">
    <w:abstractNumId w:val="44"/>
  </w:num>
  <w:num w:numId="14" w16cid:durableId="590314840">
    <w:abstractNumId w:val="30"/>
  </w:num>
  <w:num w:numId="15" w16cid:durableId="374473746">
    <w:abstractNumId w:val="7"/>
  </w:num>
  <w:num w:numId="16" w16cid:durableId="1005090051">
    <w:abstractNumId w:val="6"/>
  </w:num>
  <w:num w:numId="17" w16cid:durableId="2090077136">
    <w:abstractNumId w:val="23"/>
  </w:num>
  <w:num w:numId="18" w16cid:durableId="845902968">
    <w:abstractNumId w:val="8"/>
  </w:num>
  <w:num w:numId="19" w16cid:durableId="125777078">
    <w:abstractNumId w:val="14"/>
  </w:num>
  <w:num w:numId="20" w16cid:durableId="392582206">
    <w:abstractNumId w:val="22"/>
  </w:num>
  <w:num w:numId="21" w16cid:durableId="698117659">
    <w:abstractNumId w:val="33"/>
  </w:num>
  <w:num w:numId="22" w16cid:durableId="563832992">
    <w:abstractNumId w:val="17"/>
  </w:num>
  <w:num w:numId="23" w16cid:durableId="1052118939">
    <w:abstractNumId w:val="11"/>
  </w:num>
  <w:num w:numId="24" w16cid:durableId="1510293542">
    <w:abstractNumId w:val="29"/>
  </w:num>
  <w:num w:numId="25" w16cid:durableId="859588766">
    <w:abstractNumId w:val="5"/>
  </w:num>
  <w:num w:numId="26" w16cid:durableId="898708286">
    <w:abstractNumId w:val="0"/>
  </w:num>
  <w:num w:numId="27" w16cid:durableId="1584610341">
    <w:abstractNumId w:val="13"/>
  </w:num>
  <w:num w:numId="28" w16cid:durableId="1842041494">
    <w:abstractNumId w:val="25"/>
  </w:num>
  <w:num w:numId="29" w16cid:durableId="505020667">
    <w:abstractNumId w:val="40"/>
  </w:num>
  <w:num w:numId="30" w16cid:durableId="468204689">
    <w:abstractNumId w:val="26"/>
  </w:num>
  <w:num w:numId="31" w16cid:durableId="1181700341">
    <w:abstractNumId w:val="10"/>
  </w:num>
  <w:num w:numId="32" w16cid:durableId="2123375830">
    <w:abstractNumId w:val="37"/>
  </w:num>
  <w:num w:numId="33" w16cid:durableId="162747258">
    <w:abstractNumId w:val="28"/>
  </w:num>
  <w:num w:numId="34" w16cid:durableId="1233271430">
    <w:abstractNumId w:val="39"/>
  </w:num>
  <w:num w:numId="35" w16cid:durableId="367996917">
    <w:abstractNumId w:val="24"/>
  </w:num>
  <w:num w:numId="36" w16cid:durableId="1985965217">
    <w:abstractNumId w:val="36"/>
  </w:num>
  <w:num w:numId="37" w16cid:durableId="1526868234">
    <w:abstractNumId w:val="16"/>
  </w:num>
  <w:num w:numId="38" w16cid:durableId="161284523">
    <w:abstractNumId w:val="12"/>
  </w:num>
  <w:num w:numId="39" w16cid:durableId="1402875581">
    <w:abstractNumId w:val="42"/>
  </w:num>
  <w:num w:numId="40" w16cid:durableId="180552263">
    <w:abstractNumId w:val="1"/>
  </w:num>
  <w:num w:numId="41" w16cid:durableId="396434885">
    <w:abstractNumId w:val="32"/>
  </w:num>
  <w:num w:numId="42" w16cid:durableId="1905330227">
    <w:abstractNumId w:val="3"/>
  </w:num>
  <w:num w:numId="43" w16cid:durableId="1103960456">
    <w:abstractNumId w:val="2"/>
  </w:num>
  <w:num w:numId="44" w16cid:durableId="1080561466">
    <w:abstractNumId w:val="41"/>
  </w:num>
  <w:num w:numId="45" w16cid:durableId="1566993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B127F"/>
    <w:rsid w:val="000E6131"/>
    <w:rsid w:val="00102AFC"/>
    <w:rsid w:val="00110861"/>
    <w:rsid w:val="00130F1F"/>
    <w:rsid w:val="00132629"/>
    <w:rsid w:val="001622D7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F5AAD"/>
    <w:rsid w:val="00346B3A"/>
    <w:rsid w:val="003A273B"/>
    <w:rsid w:val="003C5B2F"/>
    <w:rsid w:val="003D08B5"/>
    <w:rsid w:val="004337D6"/>
    <w:rsid w:val="00464C0D"/>
    <w:rsid w:val="004A29E8"/>
    <w:rsid w:val="004F39D9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726CDC"/>
    <w:rsid w:val="00731912"/>
    <w:rsid w:val="00797152"/>
    <w:rsid w:val="00807F4B"/>
    <w:rsid w:val="008D789E"/>
    <w:rsid w:val="00977AF9"/>
    <w:rsid w:val="0099427E"/>
    <w:rsid w:val="009A6739"/>
    <w:rsid w:val="00A1215C"/>
    <w:rsid w:val="00A22FC8"/>
    <w:rsid w:val="00A41A43"/>
    <w:rsid w:val="00A55D03"/>
    <w:rsid w:val="00A6043C"/>
    <w:rsid w:val="00A9258A"/>
    <w:rsid w:val="00AC1350"/>
    <w:rsid w:val="00B33EAF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77520"/>
    <w:rsid w:val="00DC59D2"/>
    <w:rsid w:val="00E70329"/>
    <w:rsid w:val="00E75A06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D9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4F39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39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9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4F39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39D9"/>
  </w:style>
  <w:style w:type="paragraph" w:styleId="ListParagraph">
    <w:name w:val="List Paragraph"/>
    <w:basedOn w:val="Normal"/>
    <w:uiPriority w:val="34"/>
    <w:qFormat/>
    <w:rsid w:val="004F39D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F39D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F39D9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F39D9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39D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4F3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9D9"/>
  </w:style>
  <w:style w:type="paragraph" w:styleId="Footer">
    <w:name w:val="footer"/>
    <w:basedOn w:val="Normal"/>
    <w:link w:val="FooterChar"/>
    <w:uiPriority w:val="99"/>
    <w:unhideWhenUsed/>
    <w:rsid w:val="004F3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9D9"/>
  </w:style>
  <w:style w:type="character" w:customStyle="1" w:styleId="Heading2Char">
    <w:name w:val="Heading 2 Char"/>
    <w:basedOn w:val="DefaultParagraphFont"/>
    <w:link w:val="Heading2"/>
    <w:uiPriority w:val="9"/>
    <w:rsid w:val="004F39D9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39D9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4F3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F39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39D9"/>
    <w:rPr>
      <w:color w:val="605E5C"/>
      <w:shd w:val="clear" w:color="auto" w:fill="E1DFDD"/>
    </w:rPr>
  </w:style>
  <w:style w:type="paragraph" w:customStyle="1" w:styleId="Default">
    <w:name w:val="Default"/>
    <w:rsid w:val="004F39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4F3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3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39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3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39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F39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2</cp:revision>
  <dcterms:created xsi:type="dcterms:W3CDTF">2022-07-31T17:04:00Z</dcterms:created>
  <dcterms:modified xsi:type="dcterms:W3CDTF">2022-07-31T17:04:00Z</dcterms:modified>
</cp:coreProperties>
</file>